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2" w:type="dxa"/>
        <w:jc w:val="center"/>
        <w:tblInd w:w="18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324"/>
        <w:gridCol w:w="5693"/>
      </w:tblGrid>
      <w:tr w:rsidR="009B4AF7" w:rsidRPr="00A91DC8" w:rsidTr="00D13C50">
        <w:trPr>
          <w:trHeight w:val="707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9B4AF7" w:rsidRPr="00A91DC8" w:rsidRDefault="00F17BF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618C19" wp14:editId="0E486E8E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220345</wp:posOffset>
                      </wp:positionV>
                      <wp:extent cx="723265" cy="635"/>
                      <wp:effectExtent l="0" t="0" r="19685" b="18415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3pt,17.35pt,109.25pt,17.35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A91DC8">
              <w:rPr>
                <w:rFonts w:ascii="Times New Roman" w:hAnsi="Times New Roman"/>
                <w:b/>
                <w:sz w:val="26"/>
                <w:szCs w:val="26"/>
              </w:rPr>
              <w:t>TỈNH ĐẮK LẮK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91DC8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91DC8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:rsidR="009B4AF7" w:rsidRPr="00A91DC8" w:rsidRDefault="00F17BF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C5FE67" wp14:editId="45BD6D77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225425</wp:posOffset>
                      </wp:positionV>
                      <wp:extent cx="2159635" cy="635"/>
                      <wp:effectExtent l="0" t="0" r="12065" b="18415"/>
                      <wp:wrapNone/>
                      <wp:docPr id="1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59635" cy="635"/>
                              </a:xfrm>
                              <a:custGeom>
                                <a:avLst/>
                                <a:gdLst>
                                  <a:gd name="T0" fmla="*/ 0 w 3401"/>
                                  <a:gd name="T1" fmla="*/ 0 h 1"/>
                                  <a:gd name="T2" fmla="*/ 3401 w 340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01" h="1">
                                    <a:moveTo>
                                      <a:pt x="0" y="0"/>
                                    </a:moveTo>
                                    <a:lnTo>
                                      <a:pt x="3401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9.15pt,17.75pt,229.2pt,17.75pt" coordsize="340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" filled="f" strokeweight=".5pt">
                      <v:path arrowok="t" o:connecttype="custom" o:connectlocs="0,0;2159635,0" o:connectangles="0,0"/>
                    </v:polyline>
                  </w:pict>
                </mc:Fallback>
              </mc:AlternateConten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CB30FB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noProof/>
                <w:sz w:val="26"/>
                <w:szCs w:val="26"/>
              </w:rPr>
              <w:t>Số</w:t>
            </w:r>
            <w:r w:rsidR="007B66E6" w:rsidRPr="00A91DC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1D4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7E8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A0DA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D2563F" w:rsidRPr="00A91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150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91DC8">
              <w:rPr>
                <w:rFonts w:ascii="Times New Roman" w:hAnsi="Times New Roman"/>
                <w:sz w:val="26"/>
                <w:szCs w:val="26"/>
              </w:rPr>
              <w:t>/UBND-CN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CD7080">
            <w:pPr>
              <w:pStyle w:val="abc"/>
              <w:spacing w:before="100" w:after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1F23F5" w:rsidP="00C6382F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Đắk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Lắk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CB30F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9B6A01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F4581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01F2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CB30FB" w:rsidRPr="00A01177" w:rsidRDefault="009A63AA" w:rsidP="00CB30FB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/v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khai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4DFB">
              <w:rPr>
                <w:rFonts w:ascii="Times New Roman" w:hAnsi="Times New Roman"/>
                <w:color w:val="000000"/>
                <w:sz w:val="24"/>
                <w:szCs w:val="24"/>
              </w:rPr>
              <w:t>các</w:t>
            </w:r>
            <w:proofErr w:type="spellEnd"/>
            <w:r w:rsidR="00AF4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</w:p>
          <w:p w:rsidR="009B4AF7" w:rsidRPr="00027E8C" w:rsidRDefault="00F36B4E" w:rsidP="009B6A01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>Bộ</w:t>
            </w:r>
            <w:proofErr w:type="spellEnd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>Giao</w:t>
            </w:r>
            <w:proofErr w:type="spellEnd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>thông</w:t>
            </w:r>
            <w:proofErr w:type="spellEnd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>vận</w:t>
            </w:r>
            <w:proofErr w:type="spellEnd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>tải</w:t>
            </w:r>
            <w:proofErr w:type="spellEnd"/>
            <w:r w:rsidR="009B6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24" w:type="dxa"/>
            <w:shd w:val="clear" w:color="auto" w:fill="auto"/>
          </w:tcPr>
          <w:p w:rsidR="009B4AF7" w:rsidRPr="00027E8C" w:rsidRDefault="009B4AF7" w:rsidP="002C37BD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C133C" w:rsidRPr="007C133C" w:rsidRDefault="007C133C" w:rsidP="00CC62F4">
      <w:pPr>
        <w:pStyle w:val="abc"/>
        <w:rPr>
          <w:rFonts w:ascii="Times New Roman" w:hAnsi="Times New Roman"/>
          <w:sz w:val="16"/>
          <w:szCs w:val="32"/>
        </w:rPr>
      </w:pPr>
    </w:p>
    <w:p w:rsidR="00CC62F4" w:rsidRDefault="00E946B9" w:rsidP="00CC62F4">
      <w:pPr>
        <w:pStyle w:val="abc"/>
        <w:rPr>
          <w:rFonts w:ascii="Times New Roman" w:hAnsi="Times New Roman"/>
          <w:sz w:val="38"/>
          <w:szCs w:val="32"/>
        </w:rPr>
      </w:pPr>
      <w:r>
        <w:rPr>
          <w:rFonts w:ascii="Times New Roman" w:hAnsi="Times New Roman"/>
          <w:sz w:val="38"/>
          <w:szCs w:val="32"/>
        </w:rPr>
        <w:t xml:space="preserve">                      </w:t>
      </w:r>
      <w:r w:rsidRPr="00701F27">
        <w:rPr>
          <w:rFonts w:ascii="Times New Roman" w:hAnsi="Times New Roman"/>
          <w:sz w:val="46"/>
          <w:szCs w:val="32"/>
        </w:rPr>
        <w:t xml:space="preserve"> </w:t>
      </w:r>
      <w:r>
        <w:rPr>
          <w:rFonts w:ascii="Times New Roman" w:hAnsi="Times New Roman"/>
          <w:sz w:val="38"/>
          <w:szCs w:val="32"/>
        </w:rPr>
        <w:t xml:space="preserve">    </w:t>
      </w:r>
      <w:r w:rsidR="007B150A">
        <w:rPr>
          <w:rFonts w:ascii="Times New Roman" w:hAnsi="Times New Roman"/>
          <w:sz w:val="38"/>
          <w:szCs w:val="32"/>
        </w:rPr>
        <w:t xml:space="preserve"> </w:t>
      </w:r>
    </w:p>
    <w:p w:rsidR="00701F27" w:rsidRPr="00D13C50" w:rsidRDefault="00701F27" w:rsidP="00CC62F4">
      <w:pPr>
        <w:pStyle w:val="abc"/>
        <w:rPr>
          <w:rFonts w:ascii="Times New Roman" w:hAnsi="Times New Roman"/>
          <w:color w:val="000000"/>
          <w:sz w:val="16"/>
          <w:szCs w:val="28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244"/>
      </w:tblGrid>
      <w:tr w:rsidR="00CC62F4" w:rsidRPr="00701F27" w:rsidTr="000778C6">
        <w:tc>
          <w:tcPr>
            <w:tcW w:w="3936" w:type="dxa"/>
            <w:shd w:val="clear" w:color="auto" w:fill="auto"/>
          </w:tcPr>
          <w:p w:rsidR="00CC62F4" w:rsidRPr="00701F27" w:rsidRDefault="00CC62F4" w:rsidP="000778C6">
            <w:pPr>
              <w:tabs>
                <w:tab w:val="left" w:pos="557"/>
              </w:tabs>
              <w:jc w:val="right"/>
              <w:rPr>
                <w:color w:val="000000"/>
                <w:sz w:val="27"/>
                <w:szCs w:val="27"/>
              </w:rPr>
            </w:pPr>
            <w:proofErr w:type="spellStart"/>
            <w:r w:rsidRPr="00701F27">
              <w:rPr>
                <w:color w:val="000000"/>
                <w:sz w:val="27"/>
                <w:szCs w:val="27"/>
              </w:rPr>
              <w:t>Kính</w:t>
            </w:r>
            <w:proofErr w:type="spellEnd"/>
            <w:r w:rsidRPr="00701F2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01F27">
              <w:rPr>
                <w:color w:val="000000"/>
                <w:sz w:val="27"/>
                <w:szCs w:val="27"/>
              </w:rPr>
              <w:t>gửi</w:t>
            </w:r>
            <w:proofErr w:type="spellEnd"/>
            <w:r w:rsidRPr="00701F27">
              <w:rPr>
                <w:color w:val="000000"/>
                <w:sz w:val="27"/>
                <w:szCs w:val="27"/>
              </w:rPr>
              <w:t>:</w:t>
            </w:r>
          </w:p>
        </w:tc>
        <w:tc>
          <w:tcPr>
            <w:tcW w:w="5244" w:type="dxa"/>
            <w:shd w:val="clear" w:color="auto" w:fill="auto"/>
            <w:vAlign w:val="bottom"/>
          </w:tcPr>
          <w:p w:rsidR="00CC62F4" w:rsidRPr="00701F27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</w:p>
          <w:p w:rsidR="00D13C50" w:rsidRPr="00701F27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701F27">
              <w:rPr>
                <w:sz w:val="27"/>
                <w:szCs w:val="27"/>
              </w:rPr>
              <w:t xml:space="preserve">- </w:t>
            </w:r>
            <w:proofErr w:type="spellStart"/>
            <w:r w:rsidRPr="00701F27">
              <w:rPr>
                <w:sz w:val="27"/>
                <w:szCs w:val="27"/>
              </w:rPr>
              <w:t>Các</w:t>
            </w:r>
            <w:proofErr w:type="spellEnd"/>
            <w:r w:rsidRPr="00701F27">
              <w:rPr>
                <w:sz w:val="27"/>
                <w:szCs w:val="27"/>
              </w:rPr>
              <w:t xml:space="preserve"> </w:t>
            </w:r>
            <w:proofErr w:type="spellStart"/>
            <w:r w:rsidRPr="00701F27">
              <w:rPr>
                <w:sz w:val="27"/>
                <w:szCs w:val="27"/>
              </w:rPr>
              <w:t>Sở</w:t>
            </w:r>
            <w:proofErr w:type="spellEnd"/>
            <w:r w:rsidR="00C70E3F" w:rsidRPr="00701F27">
              <w:rPr>
                <w:sz w:val="27"/>
                <w:szCs w:val="27"/>
              </w:rPr>
              <w:t>,</w:t>
            </w:r>
            <w:r w:rsidR="00D13C50" w:rsidRPr="00701F27">
              <w:rPr>
                <w:sz w:val="27"/>
                <w:szCs w:val="27"/>
              </w:rPr>
              <w:t xml:space="preserve"> ban,</w:t>
            </w:r>
            <w:r w:rsidR="00C70E3F" w:rsidRPr="00701F27">
              <w:rPr>
                <w:sz w:val="27"/>
                <w:szCs w:val="27"/>
              </w:rPr>
              <w:t xml:space="preserve"> </w:t>
            </w:r>
            <w:proofErr w:type="spellStart"/>
            <w:r w:rsidR="00C70E3F" w:rsidRPr="00701F27">
              <w:rPr>
                <w:sz w:val="27"/>
                <w:szCs w:val="27"/>
              </w:rPr>
              <w:t>ngành</w:t>
            </w:r>
            <w:proofErr w:type="spellEnd"/>
            <w:r w:rsidR="00D13C50" w:rsidRPr="00701F27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701F27">
              <w:rPr>
                <w:sz w:val="27"/>
                <w:szCs w:val="27"/>
              </w:rPr>
              <w:t>của</w:t>
            </w:r>
            <w:proofErr w:type="spellEnd"/>
            <w:r w:rsidR="00D13C50" w:rsidRPr="00701F27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701F27">
              <w:rPr>
                <w:sz w:val="27"/>
                <w:szCs w:val="27"/>
              </w:rPr>
              <w:t>tỉnh</w:t>
            </w:r>
            <w:proofErr w:type="spellEnd"/>
            <w:r w:rsidR="00D13C50" w:rsidRPr="00701F27">
              <w:rPr>
                <w:sz w:val="27"/>
                <w:szCs w:val="27"/>
              </w:rPr>
              <w:t>;</w:t>
            </w:r>
          </w:p>
          <w:p w:rsidR="00CC62F4" w:rsidRPr="00701F27" w:rsidRDefault="00CC62F4" w:rsidP="00D13C50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701F27">
              <w:rPr>
                <w:sz w:val="27"/>
                <w:szCs w:val="27"/>
              </w:rPr>
              <w:t xml:space="preserve">- UBND </w:t>
            </w:r>
            <w:proofErr w:type="spellStart"/>
            <w:r w:rsidRPr="00701F27">
              <w:rPr>
                <w:sz w:val="27"/>
                <w:szCs w:val="27"/>
              </w:rPr>
              <w:t>các</w:t>
            </w:r>
            <w:proofErr w:type="spellEnd"/>
            <w:r w:rsidRPr="00701F27">
              <w:rPr>
                <w:sz w:val="27"/>
                <w:szCs w:val="27"/>
              </w:rPr>
              <w:t xml:space="preserve"> </w:t>
            </w:r>
            <w:proofErr w:type="spellStart"/>
            <w:r w:rsidRPr="00701F27">
              <w:rPr>
                <w:sz w:val="27"/>
                <w:szCs w:val="27"/>
              </w:rPr>
              <w:t>huyện</w:t>
            </w:r>
            <w:proofErr w:type="spellEnd"/>
            <w:r w:rsidRPr="00701F27">
              <w:rPr>
                <w:sz w:val="27"/>
                <w:szCs w:val="27"/>
              </w:rPr>
              <w:t xml:space="preserve">, </w:t>
            </w:r>
            <w:proofErr w:type="spellStart"/>
            <w:r w:rsidRPr="00701F27">
              <w:rPr>
                <w:sz w:val="27"/>
                <w:szCs w:val="27"/>
              </w:rPr>
              <w:t>thị</w:t>
            </w:r>
            <w:proofErr w:type="spellEnd"/>
            <w:r w:rsidRPr="00701F27">
              <w:rPr>
                <w:sz w:val="27"/>
                <w:szCs w:val="27"/>
              </w:rPr>
              <w:t xml:space="preserve"> </w:t>
            </w:r>
            <w:proofErr w:type="spellStart"/>
            <w:r w:rsidRPr="00701F27">
              <w:rPr>
                <w:sz w:val="27"/>
                <w:szCs w:val="27"/>
              </w:rPr>
              <w:t>xã</w:t>
            </w:r>
            <w:proofErr w:type="spellEnd"/>
            <w:r w:rsidRPr="00701F27">
              <w:rPr>
                <w:sz w:val="27"/>
                <w:szCs w:val="27"/>
              </w:rPr>
              <w:t xml:space="preserve">, </w:t>
            </w:r>
            <w:proofErr w:type="spellStart"/>
            <w:r w:rsidRPr="00701F27">
              <w:rPr>
                <w:sz w:val="27"/>
                <w:szCs w:val="27"/>
              </w:rPr>
              <w:t>thành</w:t>
            </w:r>
            <w:proofErr w:type="spellEnd"/>
            <w:r w:rsidRPr="00701F27">
              <w:rPr>
                <w:sz w:val="27"/>
                <w:szCs w:val="27"/>
              </w:rPr>
              <w:t xml:space="preserve"> </w:t>
            </w:r>
            <w:proofErr w:type="spellStart"/>
            <w:r w:rsidRPr="00701F27">
              <w:rPr>
                <w:sz w:val="27"/>
                <w:szCs w:val="27"/>
              </w:rPr>
              <w:t>phố</w:t>
            </w:r>
            <w:proofErr w:type="spellEnd"/>
            <w:r w:rsidRPr="00701F27">
              <w:rPr>
                <w:sz w:val="27"/>
                <w:szCs w:val="27"/>
              </w:rPr>
              <w:t>.</w:t>
            </w:r>
          </w:p>
        </w:tc>
      </w:tr>
    </w:tbl>
    <w:p w:rsidR="00A01177" w:rsidRDefault="00CB30FB" w:rsidP="00CC62F4">
      <w:pPr>
        <w:pStyle w:val="abc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ab/>
      </w:r>
    </w:p>
    <w:p w:rsidR="00701F27" w:rsidRPr="00701F27" w:rsidRDefault="00701F27" w:rsidP="00CC62F4">
      <w:pPr>
        <w:pStyle w:val="abc"/>
        <w:rPr>
          <w:rFonts w:ascii="Times New Roman" w:hAnsi="Times New Roman"/>
          <w:color w:val="000000"/>
          <w:sz w:val="27"/>
          <w:szCs w:val="27"/>
        </w:rPr>
      </w:pPr>
    </w:p>
    <w:p w:rsidR="00695363" w:rsidRPr="00701F27" w:rsidRDefault="00695363" w:rsidP="00701F27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 xml:space="preserve">UBND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tỉnh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nhận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được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các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Văn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của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="009B6A01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color w:val="000000"/>
          <w:sz w:val="27"/>
          <w:szCs w:val="27"/>
        </w:rPr>
        <w:t>Giao</w:t>
      </w:r>
      <w:proofErr w:type="spellEnd"/>
      <w:r w:rsidR="009B6A01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="009B6A01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color w:val="000000"/>
          <w:sz w:val="27"/>
          <w:szCs w:val="27"/>
        </w:rPr>
        <w:t>vận</w:t>
      </w:r>
      <w:proofErr w:type="spellEnd"/>
      <w:r w:rsidR="009B6A01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color w:val="000000"/>
          <w:sz w:val="27"/>
          <w:szCs w:val="27"/>
        </w:rPr>
        <w:t>tải</w:t>
      </w:r>
      <w:proofErr w:type="spellEnd"/>
      <w:r w:rsidR="009B6A01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ban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hành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,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gồm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>:</w:t>
      </w:r>
    </w:p>
    <w:p w:rsidR="00701F27" w:rsidRPr="00701F27" w:rsidRDefault="009B6A01" w:rsidP="00701F27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 xml:space="preserve">-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34/2024/TT-BGTVT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ngày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01F27" w:rsidRPr="00701F27">
        <w:rPr>
          <w:rFonts w:ascii="Times New Roman" w:hAnsi="Times New Roman"/>
          <w:color w:val="000000"/>
          <w:sz w:val="27"/>
          <w:szCs w:val="27"/>
        </w:rPr>
        <w:t>14/11/2024</w:t>
      </w:r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q</w:t>
      </w:r>
      <w:r w:rsidR="00701F27" w:rsidRPr="00701F27">
        <w:rPr>
          <w:rFonts w:ascii="Times New Roman" w:hAnsi="Times New Roman"/>
          <w:color w:val="000000"/>
          <w:sz w:val="27"/>
          <w:szCs w:val="27"/>
        </w:rPr>
        <w:t>uy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định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về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hoạt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động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trạm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="00701F27" w:rsidRPr="00701F27">
        <w:rPr>
          <w:rFonts w:ascii="Times New Roman" w:hAnsi="Times New Roman"/>
          <w:color w:val="000000"/>
          <w:sz w:val="27"/>
          <w:szCs w:val="27"/>
        </w:rPr>
        <w:t>thu</w:t>
      </w:r>
      <w:proofErr w:type="spellEnd"/>
      <w:proofErr w:type="gram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phí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đường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="00701F27" w:rsidRPr="00701F27">
        <w:rPr>
          <w:rFonts w:ascii="Times New Roman" w:hAnsi="Times New Roman"/>
          <w:color w:val="000000"/>
          <w:sz w:val="27"/>
          <w:szCs w:val="27"/>
        </w:rPr>
        <w:t>;</w:t>
      </w:r>
    </w:p>
    <w:p w:rsidR="00701F27" w:rsidRPr="00701F27" w:rsidRDefault="00701F27" w:rsidP="00701F27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 xml:space="preserve">-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>33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/2024/TT-BGTVT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ngày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14/11/2024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</w:t>
      </w:r>
      <w:r w:rsidRPr="00701F27">
        <w:rPr>
          <w:rFonts w:ascii="Times New Roman" w:hAnsi="Times New Roman"/>
          <w:color w:val="000000"/>
          <w:sz w:val="27"/>
          <w:szCs w:val="27"/>
        </w:rPr>
        <w:t>uy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định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về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lý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giá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dịch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vụ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sử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dụng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phà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được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đầu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từ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nguồn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vốn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ngân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sách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Nhà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nước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, do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Trung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ương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lý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>;</w:t>
      </w:r>
    </w:p>
    <w:p w:rsidR="00701F27" w:rsidRPr="00701F27" w:rsidRDefault="00701F27" w:rsidP="00701F27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 xml:space="preserve">-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>32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/2024/TT-BGTVT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ngày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>13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/11/2024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</w:t>
      </w:r>
      <w:r w:rsidRPr="00701F27">
        <w:rPr>
          <w:rFonts w:ascii="Times New Roman" w:hAnsi="Times New Roman"/>
          <w:color w:val="000000"/>
          <w:sz w:val="27"/>
          <w:szCs w:val="27"/>
        </w:rPr>
        <w:t>uy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định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về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lý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giá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dịch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vụ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sử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dụng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đường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của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các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dự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án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đầu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xây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dựng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đường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để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kinh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doanh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, do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trung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ương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lý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>;</w:t>
      </w:r>
    </w:p>
    <w:p w:rsidR="00701F27" w:rsidRPr="00701F27" w:rsidRDefault="00701F27" w:rsidP="00701F27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701F27">
        <w:rPr>
          <w:rFonts w:ascii="Times New Roman" w:hAnsi="Times New Roman"/>
          <w:color w:val="000000"/>
          <w:sz w:val="27"/>
          <w:szCs w:val="27"/>
        </w:rPr>
        <w:t xml:space="preserve">-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>31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/2024/TT-BGTVT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ngày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01F27">
        <w:rPr>
          <w:rFonts w:ascii="Times New Roman" w:hAnsi="Times New Roman"/>
          <w:color w:val="000000"/>
          <w:sz w:val="27"/>
          <w:szCs w:val="27"/>
        </w:rPr>
        <w:t>30/10</w:t>
      </w:r>
      <w:r w:rsidRPr="00701F27">
        <w:rPr>
          <w:rFonts w:ascii="Times New Roman" w:hAnsi="Times New Roman"/>
          <w:color w:val="000000"/>
          <w:sz w:val="27"/>
          <w:szCs w:val="27"/>
        </w:rPr>
        <w:t xml:space="preserve">/2024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</w:t>
      </w:r>
      <w:r w:rsidRPr="00701F27">
        <w:rPr>
          <w:rFonts w:ascii="Times New Roman" w:hAnsi="Times New Roman"/>
          <w:color w:val="000000"/>
          <w:sz w:val="27"/>
          <w:szCs w:val="27"/>
        </w:rPr>
        <w:t>ửa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đổi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,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bổ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sung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một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điều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của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tư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số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12/2024/TT-BGTVT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ngày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15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tháng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5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năm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2024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của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trưởng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Bộ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Giao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thông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vận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tải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quy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định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cơ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chế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,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chính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sách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quản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lý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giá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dịch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vụ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tại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cảng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biển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color w:val="000000"/>
          <w:sz w:val="27"/>
          <w:szCs w:val="27"/>
        </w:rPr>
        <w:t>Việt</w:t>
      </w:r>
      <w:proofErr w:type="spellEnd"/>
      <w:r w:rsidRPr="00701F27">
        <w:rPr>
          <w:rFonts w:ascii="Times New Roman" w:hAnsi="Times New Roman"/>
          <w:color w:val="000000"/>
          <w:sz w:val="27"/>
          <w:szCs w:val="27"/>
        </w:rPr>
        <w:t xml:space="preserve"> Nam</w:t>
      </w:r>
      <w:r w:rsidRPr="00701F27">
        <w:rPr>
          <w:rFonts w:ascii="Times New Roman" w:hAnsi="Times New Roman"/>
          <w:color w:val="000000"/>
          <w:sz w:val="27"/>
          <w:szCs w:val="27"/>
        </w:rPr>
        <w:t>.</w:t>
      </w:r>
    </w:p>
    <w:p w:rsidR="00A83CD1" w:rsidRPr="00701F27" w:rsidRDefault="00A83CD1" w:rsidP="00701F27">
      <w:pPr>
        <w:spacing w:before="120"/>
        <w:ind w:firstLine="720"/>
        <w:jc w:val="both"/>
        <w:rPr>
          <w:color w:val="000000"/>
          <w:sz w:val="27"/>
          <w:szCs w:val="27"/>
        </w:rPr>
      </w:pPr>
      <w:proofErr w:type="spellStart"/>
      <w:r w:rsidRPr="00701F27">
        <w:rPr>
          <w:color w:val="000000"/>
          <w:sz w:val="27"/>
          <w:szCs w:val="27"/>
        </w:rPr>
        <w:t>Nội</w:t>
      </w:r>
      <w:proofErr w:type="spellEnd"/>
      <w:r w:rsidRPr="00701F27">
        <w:rPr>
          <w:color w:val="000000"/>
          <w:sz w:val="27"/>
          <w:szCs w:val="27"/>
        </w:rPr>
        <w:t xml:space="preserve"> dung </w:t>
      </w:r>
      <w:proofErr w:type="spellStart"/>
      <w:r w:rsidRPr="00701F27">
        <w:rPr>
          <w:color w:val="000000"/>
          <w:sz w:val="27"/>
          <w:szCs w:val="27"/>
        </w:rPr>
        <w:t>các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Văn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bản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nêu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trên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được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đăng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tải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tại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Cổng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thông</w:t>
      </w:r>
      <w:proofErr w:type="spellEnd"/>
      <w:r w:rsidRPr="00701F27">
        <w:rPr>
          <w:color w:val="000000"/>
          <w:sz w:val="27"/>
          <w:szCs w:val="27"/>
        </w:rPr>
        <w:t xml:space="preserve"> tin </w:t>
      </w:r>
      <w:proofErr w:type="spellStart"/>
      <w:r w:rsidRPr="00701F27">
        <w:rPr>
          <w:color w:val="000000"/>
          <w:sz w:val="27"/>
          <w:szCs w:val="27"/>
        </w:rPr>
        <w:t>điện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tử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của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Bộ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Giao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thông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vận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tải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và</w:t>
      </w:r>
      <w:proofErr w:type="spellEnd"/>
      <w:r w:rsidRPr="00701F27">
        <w:rPr>
          <w:color w:val="000000"/>
          <w:sz w:val="27"/>
          <w:szCs w:val="27"/>
        </w:rPr>
        <w:t xml:space="preserve"> UBND </w:t>
      </w:r>
      <w:proofErr w:type="spellStart"/>
      <w:r w:rsidRPr="00701F27">
        <w:rPr>
          <w:color w:val="000000"/>
          <w:sz w:val="27"/>
          <w:szCs w:val="27"/>
        </w:rPr>
        <w:t>tỉnh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Đắk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proofErr w:type="spellStart"/>
      <w:r w:rsidRPr="00701F27">
        <w:rPr>
          <w:color w:val="000000"/>
          <w:sz w:val="27"/>
          <w:szCs w:val="27"/>
        </w:rPr>
        <w:t>Lắk</w:t>
      </w:r>
      <w:proofErr w:type="spellEnd"/>
      <w:r w:rsidRPr="00701F27">
        <w:rPr>
          <w:color w:val="000000"/>
          <w:sz w:val="27"/>
          <w:szCs w:val="27"/>
        </w:rPr>
        <w:t xml:space="preserve"> </w:t>
      </w:r>
      <w:r w:rsidR="00701F27" w:rsidRPr="00701F27">
        <w:rPr>
          <w:color w:val="000000"/>
          <w:sz w:val="27"/>
          <w:szCs w:val="27"/>
        </w:rPr>
        <w:t>(</w:t>
      </w:r>
      <w:proofErr w:type="spellStart"/>
      <w:r w:rsidR="00701F27" w:rsidRPr="00701F27">
        <w:rPr>
          <w:color w:val="000000"/>
          <w:sz w:val="27"/>
          <w:szCs w:val="27"/>
        </w:rPr>
        <w:t>địa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chỉ</w:t>
      </w:r>
      <w:proofErr w:type="spellEnd"/>
      <w:r w:rsidR="00701F27" w:rsidRPr="00701F27">
        <w:rPr>
          <w:color w:val="000000"/>
          <w:sz w:val="27"/>
          <w:szCs w:val="27"/>
        </w:rPr>
        <w:t xml:space="preserve"> https://daklak.gov.vn </w:t>
      </w:r>
      <w:proofErr w:type="spellStart"/>
      <w:r w:rsidR="00701F27" w:rsidRPr="00701F27">
        <w:rPr>
          <w:color w:val="000000"/>
          <w:sz w:val="27"/>
          <w:szCs w:val="27"/>
        </w:rPr>
        <w:t>tại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mục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Hệ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thống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văn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bản</w:t>
      </w:r>
      <w:proofErr w:type="spellEnd"/>
      <w:r w:rsidR="00701F27" w:rsidRPr="00701F27">
        <w:rPr>
          <w:color w:val="000000"/>
          <w:sz w:val="27"/>
          <w:szCs w:val="27"/>
        </w:rPr>
        <w:t>/</w:t>
      </w:r>
      <w:proofErr w:type="spellStart"/>
      <w:r w:rsidR="00701F27" w:rsidRPr="00701F27">
        <w:rPr>
          <w:color w:val="000000"/>
          <w:sz w:val="27"/>
          <w:szCs w:val="27"/>
        </w:rPr>
        <w:t>Văn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bản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chỉ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đạo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điều</w:t>
      </w:r>
      <w:proofErr w:type="spellEnd"/>
      <w:r w:rsidR="00701F27" w:rsidRPr="00701F27">
        <w:rPr>
          <w:color w:val="000000"/>
          <w:sz w:val="27"/>
          <w:szCs w:val="27"/>
        </w:rPr>
        <w:t xml:space="preserve"> </w:t>
      </w:r>
      <w:proofErr w:type="spellStart"/>
      <w:r w:rsidR="00701F27" w:rsidRPr="00701F27">
        <w:rPr>
          <w:color w:val="000000"/>
          <w:sz w:val="27"/>
          <w:szCs w:val="27"/>
        </w:rPr>
        <w:t>hành</w:t>
      </w:r>
      <w:proofErr w:type="spellEnd"/>
      <w:r w:rsidR="00701F27" w:rsidRPr="00701F27">
        <w:rPr>
          <w:color w:val="000000"/>
          <w:sz w:val="27"/>
          <w:szCs w:val="27"/>
        </w:rPr>
        <w:t>).</w:t>
      </w:r>
    </w:p>
    <w:p w:rsidR="00E35D8E" w:rsidRPr="00701F27" w:rsidRDefault="00ED6E95" w:rsidP="00701F27">
      <w:pPr>
        <w:pStyle w:val="abc"/>
        <w:spacing w:before="120"/>
        <w:ind w:firstLine="72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01F27">
        <w:rPr>
          <w:rFonts w:ascii="Times New Roman" w:hAnsi="Times New Roman"/>
          <w:sz w:val="27"/>
          <w:szCs w:val="27"/>
        </w:rPr>
        <w:t>T</w:t>
      </w:r>
      <w:r w:rsidR="009B6A01" w:rsidRPr="00701F27">
        <w:rPr>
          <w:rFonts w:ascii="Times New Roman" w:hAnsi="Times New Roman"/>
          <w:sz w:val="27"/>
          <w:szCs w:val="27"/>
        </w:rPr>
        <w:t>riển</w:t>
      </w:r>
      <w:proofErr w:type="spellEnd"/>
      <w:r w:rsidR="009B6A01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sz w:val="27"/>
          <w:szCs w:val="27"/>
        </w:rPr>
        <w:t>khai</w:t>
      </w:r>
      <w:proofErr w:type="spellEnd"/>
      <w:r w:rsidR="009B6A01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sz w:val="27"/>
          <w:szCs w:val="27"/>
        </w:rPr>
        <w:t>thực</w:t>
      </w:r>
      <w:proofErr w:type="spellEnd"/>
      <w:r w:rsidR="009B6A01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sz w:val="27"/>
          <w:szCs w:val="27"/>
        </w:rPr>
        <w:t>hiện</w:t>
      </w:r>
      <w:proofErr w:type="spellEnd"/>
      <w:r w:rsidR="009B6A01" w:rsidRPr="00701F27">
        <w:rPr>
          <w:rFonts w:ascii="Times New Roman" w:hAnsi="Times New Roman"/>
          <w:sz w:val="27"/>
          <w:szCs w:val="27"/>
        </w:rPr>
        <w:t xml:space="preserve">, UBND </w:t>
      </w:r>
      <w:proofErr w:type="spellStart"/>
      <w:r w:rsidR="009B6A01" w:rsidRPr="00701F27">
        <w:rPr>
          <w:rFonts w:ascii="Times New Roman" w:hAnsi="Times New Roman"/>
          <w:sz w:val="27"/>
          <w:szCs w:val="27"/>
        </w:rPr>
        <w:t>tỉnh</w:t>
      </w:r>
      <w:proofErr w:type="spellEnd"/>
      <w:r w:rsidR="009B6A01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B6A01" w:rsidRPr="00701F27">
        <w:rPr>
          <w:rFonts w:ascii="Times New Roman" w:hAnsi="Times New Roman"/>
          <w:sz w:val="27"/>
          <w:szCs w:val="27"/>
        </w:rPr>
        <w:t>g</w:t>
      </w:r>
      <w:r w:rsidR="00E35D8E" w:rsidRPr="00701F27">
        <w:rPr>
          <w:rFonts w:ascii="Times New Roman" w:hAnsi="Times New Roman"/>
          <w:sz w:val="27"/>
          <w:szCs w:val="27"/>
        </w:rPr>
        <w:t>iao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Sở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, ban,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ngành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địa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phương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đơn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vị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liên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quan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căn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cứ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nội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dung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các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Văn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bản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nêu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trên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đính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kèm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),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chức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năng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nhiệm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vụ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của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đơn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vị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để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chủ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động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phối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hợp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tổ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chức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thực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hiện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;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đồng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thời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tham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mưu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UBND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tỉnh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đối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với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những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nội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dung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vượt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thẩm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701F27">
        <w:rPr>
          <w:rFonts w:ascii="Times New Roman" w:hAnsi="Times New Roman"/>
          <w:sz w:val="27"/>
          <w:szCs w:val="27"/>
        </w:rPr>
        <w:t>quyền</w:t>
      </w:r>
      <w:proofErr w:type="spellEnd"/>
      <w:r w:rsidR="00E35D8E" w:rsidRPr="00701F27">
        <w:rPr>
          <w:rFonts w:ascii="Times New Roman" w:hAnsi="Times New Roman"/>
          <w:sz w:val="27"/>
          <w:szCs w:val="27"/>
        </w:rPr>
        <w:t>.</w:t>
      </w:r>
    </w:p>
    <w:p w:rsidR="00ED6E95" w:rsidRPr="00701F27" w:rsidRDefault="00ED6E95" w:rsidP="00701F27">
      <w:pPr>
        <w:pStyle w:val="abc"/>
        <w:spacing w:before="120" w:after="120"/>
        <w:ind w:firstLine="72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01F27">
        <w:rPr>
          <w:rFonts w:ascii="Times New Roman" w:hAnsi="Times New Roman"/>
          <w:sz w:val="27"/>
          <w:szCs w:val="27"/>
        </w:rPr>
        <w:t>Nhận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được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Công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văn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này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701F27">
        <w:rPr>
          <w:rFonts w:ascii="Times New Roman" w:hAnsi="Times New Roman"/>
          <w:sz w:val="27"/>
          <w:szCs w:val="27"/>
        </w:rPr>
        <w:t>các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ngành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701F27">
        <w:rPr>
          <w:rFonts w:ascii="Times New Roman" w:hAnsi="Times New Roman"/>
          <w:sz w:val="27"/>
          <w:szCs w:val="27"/>
        </w:rPr>
        <w:t>các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cấp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liên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quan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chịu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trách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nhiệm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triển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khai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thực</w:t>
      </w:r>
      <w:proofErr w:type="spellEnd"/>
      <w:r w:rsidRPr="00701F2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01F27">
        <w:rPr>
          <w:rFonts w:ascii="Times New Roman" w:hAnsi="Times New Roman"/>
          <w:sz w:val="27"/>
          <w:szCs w:val="27"/>
        </w:rPr>
        <w:t>hiện</w:t>
      </w:r>
      <w:proofErr w:type="spellEnd"/>
      <w:proofErr w:type="gramStart"/>
      <w:r w:rsidRPr="00701F27">
        <w:rPr>
          <w:rFonts w:ascii="Times New Roman" w:hAnsi="Times New Roman"/>
          <w:sz w:val="27"/>
          <w:szCs w:val="27"/>
        </w:rPr>
        <w:t>./</w:t>
      </w:r>
      <w:proofErr w:type="gramEnd"/>
      <w:r w:rsidRPr="00701F27">
        <w:rPr>
          <w:rFonts w:ascii="Times New Roman" w:hAnsi="Times New Roman"/>
          <w:sz w:val="27"/>
          <w:szCs w:val="27"/>
        </w:rPr>
        <w:t>.</w:t>
      </w:r>
    </w:p>
    <w:tbl>
      <w:tblPr>
        <w:tblW w:w="9645" w:type="dxa"/>
        <w:tblLook w:val="01E0" w:firstRow="1" w:lastRow="1" w:firstColumn="1" w:lastColumn="1" w:noHBand="0" w:noVBand="0"/>
      </w:tblPr>
      <w:tblGrid>
        <w:gridCol w:w="5014"/>
        <w:gridCol w:w="236"/>
        <w:gridCol w:w="4395"/>
      </w:tblGrid>
      <w:tr w:rsidR="00963404" w:rsidRPr="004F0559" w:rsidTr="00D13C50">
        <w:tc>
          <w:tcPr>
            <w:tcW w:w="5014" w:type="dxa"/>
            <w:shd w:val="clear" w:color="auto" w:fill="auto"/>
          </w:tcPr>
          <w:p w:rsidR="00963404" w:rsidRDefault="00963404" w:rsidP="0052779C">
            <w:pPr>
              <w:rPr>
                <w:b/>
                <w:i/>
              </w:rPr>
            </w:pPr>
            <w:proofErr w:type="spellStart"/>
            <w:r w:rsidRPr="002D14DD">
              <w:rPr>
                <w:b/>
                <w:i/>
              </w:rPr>
              <w:t>Nơi</w:t>
            </w:r>
            <w:proofErr w:type="spellEnd"/>
            <w:r w:rsidRPr="002D14DD">
              <w:rPr>
                <w:b/>
                <w:i/>
              </w:rPr>
              <w:t xml:space="preserve"> </w:t>
            </w:r>
            <w:proofErr w:type="spellStart"/>
            <w:r w:rsidRPr="002D14DD">
              <w:rPr>
                <w:b/>
                <w:i/>
              </w:rPr>
              <w:t>nhận</w:t>
            </w:r>
            <w:proofErr w:type="spellEnd"/>
            <w:r w:rsidRPr="002D14DD">
              <w:rPr>
                <w:b/>
                <w:i/>
              </w:rPr>
              <w:t>:</w:t>
            </w:r>
          </w:p>
          <w:p w:rsidR="00963404" w:rsidRPr="00F141F8" w:rsidRDefault="00963404" w:rsidP="0052779C">
            <w:pPr>
              <w:rPr>
                <w:sz w:val="22"/>
                <w:szCs w:val="22"/>
              </w:rPr>
            </w:pPr>
            <w:r w:rsidRPr="00F141F8">
              <w:rPr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sz w:val="22"/>
                <w:szCs w:val="22"/>
              </w:rPr>
              <w:t>Như</w:t>
            </w:r>
            <w:proofErr w:type="spellEnd"/>
            <w:r w:rsidRPr="00F141F8">
              <w:rPr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sz w:val="22"/>
                <w:szCs w:val="22"/>
              </w:rPr>
              <w:t>trên</w:t>
            </w:r>
            <w:proofErr w:type="spellEnd"/>
            <w:r w:rsidRPr="00F141F8">
              <w:rPr>
                <w:sz w:val="22"/>
                <w:szCs w:val="22"/>
              </w:rPr>
              <w:t>;</w:t>
            </w:r>
          </w:p>
          <w:p w:rsidR="00963404" w:rsidRPr="00F141F8" w:rsidRDefault="00963404" w:rsidP="0052779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CT,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PCT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CB30FB" w:rsidRPr="00F141F8" w:rsidRDefault="00CB30FB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Lãnh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đạo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VP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83CD1" w:rsidRPr="00F141F8" w:rsidRDefault="00A83CD1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Trung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tâm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CN&amp;CTTĐT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63404" w:rsidRPr="004F0559" w:rsidRDefault="00963404" w:rsidP="0052779C">
            <w:pPr>
              <w:pStyle w:val="abc"/>
              <w:jc w:val="both"/>
              <w:rPr>
                <w:b/>
                <w:i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Lưu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: VT, CN. (H</w:t>
            </w:r>
            <w:r w:rsidRPr="00F141F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g </w:t>
            </w:r>
            <w:r w:rsidR="00CB30FB" w:rsidRPr="00F141F8">
              <w:rPr>
                <w:rFonts w:ascii="Times New Roman" w:hAnsi="Times New Roman"/>
                <w:sz w:val="22"/>
                <w:szCs w:val="22"/>
              </w:rPr>
              <w:t>04</w:t>
            </w:r>
            <w:r w:rsidRPr="00F141F8">
              <w:rPr>
                <w:rFonts w:ascii="Times New Roman" w:hAnsi="Times New Roman"/>
                <w:sz w:val="22"/>
                <w:szCs w:val="22"/>
              </w:rPr>
              <w:t>b)</w:t>
            </w:r>
          </w:p>
        </w:tc>
        <w:tc>
          <w:tcPr>
            <w:tcW w:w="236" w:type="dxa"/>
            <w:shd w:val="clear" w:color="auto" w:fill="auto"/>
          </w:tcPr>
          <w:p w:rsidR="00963404" w:rsidRPr="004F0559" w:rsidRDefault="00963404" w:rsidP="0052779C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4395" w:type="dxa"/>
            <w:shd w:val="clear" w:color="auto" w:fill="auto"/>
          </w:tcPr>
          <w:p w:rsidR="00963404" w:rsidRPr="00027E8C" w:rsidRDefault="00963404" w:rsidP="0052779C">
            <w:pPr>
              <w:jc w:val="center"/>
              <w:rPr>
                <w:b/>
                <w:sz w:val="28"/>
                <w:szCs w:val="28"/>
              </w:rPr>
            </w:pPr>
            <w:r w:rsidRPr="00027E8C">
              <w:rPr>
                <w:b/>
                <w:sz w:val="28"/>
                <w:szCs w:val="28"/>
              </w:rPr>
              <w:t>TL. CHỦ TỊCH</w:t>
            </w: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 w:rsidRPr="00027E8C">
              <w:rPr>
                <w:rFonts w:ascii="Times New Roman" w:hAnsi="Times New Roman"/>
                <w:b/>
                <w:szCs w:val="28"/>
              </w:rPr>
              <w:t>CHÁNH VĂN PHÒNG</w:t>
            </w:r>
          </w:p>
          <w:p w:rsidR="00963404" w:rsidRPr="00701F27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"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ED6E95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52"/>
                <w:szCs w:val="28"/>
                <w:lang w:val="vi-VN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b/>
                <w:szCs w:val="28"/>
              </w:rPr>
            </w:pP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Đức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Vinh</w:t>
            </w:r>
            <w:proofErr w:type="spellEnd"/>
          </w:p>
        </w:tc>
      </w:tr>
    </w:tbl>
    <w:p w:rsidR="0096052B" w:rsidRPr="00A74515" w:rsidRDefault="0096052B" w:rsidP="00A74515">
      <w:pPr>
        <w:rPr>
          <w:sz w:val="10"/>
          <w:szCs w:val="10"/>
        </w:rPr>
      </w:pPr>
    </w:p>
    <w:sectPr w:rsidR="0096052B" w:rsidRPr="00A74515" w:rsidSect="00D13C50">
      <w:pgSz w:w="11907" w:h="16840" w:code="9"/>
      <w:pgMar w:top="851" w:right="851" w:bottom="397" w:left="1418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4F" w:rsidRDefault="002E674F">
      <w:r>
        <w:separator/>
      </w:r>
    </w:p>
  </w:endnote>
  <w:endnote w:type="continuationSeparator" w:id="0">
    <w:p w:rsidR="002E674F" w:rsidRDefault="002E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4F" w:rsidRDefault="002E674F">
      <w:r>
        <w:separator/>
      </w:r>
    </w:p>
  </w:footnote>
  <w:footnote w:type="continuationSeparator" w:id="0">
    <w:p w:rsidR="002E674F" w:rsidRDefault="002E6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780"/>
    <w:multiLevelType w:val="hybridMultilevel"/>
    <w:tmpl w:val="B7D27410"/>
    <w:lvl w:ilvl="0" w:tplc="697A0B9C">
      <w:start w:val="1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>
    <w:nsid w:val="23187608"/>
    <w:multiLevelType w:val="hybridMultilevel"/>
    <w:tmpl w:val="F89E5B88"/>
    <w:lvl w:ilvl="0" w:tplc="D6726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E468C"/>
    <w:multiLevelType w:val="hybridMultilevel"/>
    <w:tmpl w:val="58423504"/>
    <w:lvl w:ilvl="0" w:tplc="531EF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B4A68"/>
    <w:multiLevelType w:val="hybridMultilevel"/>
    <w:tmpl w:val="71962814"/>
    <w:lvl w:ilvl="0" w:tplc="80C69D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4B4158"/>
    <w:multiLevelType w:val="hybridMultilevel"/>
    <w:tmpl w:val="85EC3B48"/>
    <w:lvl w:ilvl="0" w:tplc="07D8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96"/>
    <w:rsid w:val="0000218E"/>
    <w:rsid w:val="000054A7"/>
    <w:rsid w:val="000164E2"/>
    <w:rsid w:val="00022692"/>
    <w:rsid w:val="0002382D"/>
    <w:rsid w:val="00027E8C"/>
    <w:rsid w:val="000331FE"/>
    <w:rsid w:val="00037A88"/>
    <w:rsid w:val="000401C1"/>
    <w:rsid w:val="00041EDF"/>
    <w:rsid w:val="00045927"/>
    <w:rsid w:val="00046A57"/>
    <w:rsid w:val="000472C9"/>
    <w:rsid w:val="00047FF7"/>
    <w:rsid w:val="0005396B"/>
    <w:rsid w:val="00054D6D"/>
    <w:rsid w:val="000557CD"/>
    <w:rsid w:val="000648A1"/>
    <w:rsid w:val="00067AD0"/>
    <w:rsid w:val="00072549"/>
    <w:rsid w:val="0008189E"/>
    <w:rsid w:val="0008546D"/>
    <w:rsid w:val="00097166"/>
    <w:rsid w:val="000B5D32"/>
    <w:rsid w:val="000C053F"/>
    <w:rsid w:val="000C7FEE"/>
    <w:rsid w:val="000D02EE"/>
    <w:rsid w:val="000D20A7"/>
    <w:rsid w:val="000E3ACD"/>
    <w:rsid w:val="000F33F7"/>
    <w:rsid w:val="000F66F2"/>
    <w:rsid w:val="00101BDC"/>
    <w:rsid w:val="001038DB"/>
    <w:rsid w:val="00104FF1"/>
    <w:rsid w:val="00107E50"/>
    <w:rsid w:val="00110355"/>
    <w:rsid w:val="001205C7"/>
    <w:rsid w:val="00135736"/>
    <w:rsid w:val="00136B98"/>
    <w:rsid w:val="00142E65"/>
    <w:rsid w:val="00144B8E"/>
    <w:rsid w:val="00151277"/>
    <w:rsid w:val="00153D09"/>
    <w:rsid w:val="00162520"/>
    <w:rsid w:val="001712C3"/>
    <w:rsid w:val="00172BCC"/>
    <w:rsid w:val="00177334"/>
    <w:rsid w:val="00181CEA"/>
    <w:rsid w:val="001863B3"/>
    <w:rsid w:val="001924EA"/>
    <w:rsid w:val="001931F6"/>
    <w:rsid w:val="001A345E"/>
    <w:rsid w:val="001A4831"/>
    <w:rsid w:val="001B37E7"/>
    <w:rsid w:val="001B6830"/>
    <w:rsid w:val="001C038F"/>
    <w:rsid w:val="001C345E"/>
    <w:rsid w:val="001C3D49"/>
    <w:rsid w:val="001D23E0"/>
    <w:rsid w:val="001D28CD"/>
    <w:rsid w:val="001D4CAE"/>
    <w:rsid w:val="001E702B"/>
    <w:rsid w:val="001E7D9D"/>
    <w:rsid w:val="001F1A98"/>
    <w:rsid w:val="001F23F5"/>
    <w:rsid w:val="00202C32"/>
    <w:rsid w:val="002217A5"/>
    <w:rsid w:val="002219D0"/>
    <w:rsid w:val="00221CD0"/>
    <w:rsid w:val="00222480"/>
    <w:rsid w:val="00232963"/>
    <w:rsid w:val="002331B1"/>
    <w:rsid w:val="00236D1C"/>
    <w:rsid w:val="002474C9"/>
    <w:rsid w:val="0025058A"/>
    <w:rsid w:val="002529C1"/>
    <w:rsid w:val="002532CE"/>
    <w:rsid w:val="00257888"/>
    <w:rsid w:val="002600D9"/>
    <w:rsid w:val="00263413"/>
    <w:rsid w:val="00264A77"/>
    <w:rsid w:val="00265127"/>
    <w:rsid w:val="002718F9"/>
    <w:rsid w:val="00271B18"/>
    <w:rsid w:val="002736BA"/>
    <w:rsid w:val="00277EA1"/>
    <w:rsid w:val="00280BD7"/>
    <w:rsid w:val="00283029"/>
    <w:rsid w:val="002857E0"/>
    <w:rsid w:val="00295DBC"/>
    <w:rsid w:val="002B0398"/>
    <w:rsid w:val="002B62E4"/>
    <w:rsid w:val="002C0E76"/>
    <w:rsid w:val="002C34F1"/>
    <w:rsid w:val="002C37BD"/>
    <w:rsid w:val="002C55D8"/>
    <w:rsid w:val="002E054D"/>
    <w:rsid w:val="002E674F"/>
    <w:rsid w:val="002F128F"/>
    <w:rsid w:val="002F434A"/>
    <w:rsid w:val="002F6455"/>
    <w:rsid w:val="00300625"/>
    <w:rsid w:val="00301C2B"/>
    <w:rsid w:val="00307CA6"/>
    <w:rsid w:val="00317A51"/>
    <w:rsid w:val="003218B1"/>
    <w:rsid w:val="00332C87"/>
    <w:rsid w:val="00337C15"/>
    <w:rsid w:val="00341089"/>
    <w:rsid w:val="00341553"/>
    <w:rsid w:val="00341622"/>
    <w:rsid w:val="00346562"/>
    <w:rsid w:val="00355197"/>
    <w:rsid w:val="00360D56"/>
    <w:rsid w:val="003622C1"/>
    <w:rsid w:val="003624AD"/>
    <w:rsid w:val="00362D71"/>
    <w:rsid w:val="00363D37"/>
    <w:rsid w:val="003712DB"/>
    <w:rsid w:val="00371F3E"/>
    <w:rsid w:val="00371F6C"/>
    <w:rsid w:val="003738D5"/>
    <w:rsid w:val="00380963"/>
    <w:rsid w:val="003843EC"/>
    <w:rsid w:val="00392A5B"/>
    <w:rsid w:val="00394380"/>
    <w:rsid w:val="0039621E"/>
    <w:rsid w:val="003A2B0A"/>
    <w:rsid w:val="003A3013"/>
    <w:rsid w:val="003B355A"/>
    <w:rsid w:val="003B4291"/>
    <w:rsid w:val="003B6D06"/>
    <w:rsid w:val="003B7408"/>
    <w:rsid w:val="003C06F5"/>
    <w:rsid w:val="003C2076"/>
    <w:rsid w:val="003C410C"/>
    <w:rsid w:val="003C6245"/>
    <w:rsid w:val="003C69B5"/>
    <w:rsid w:val="003D1F1F"/>
    <w:rsid w:val="003D672E"/>
    <w:rsid w:val="003F1D40"/>
    <w:rsid w:val="003F1D45"/>
    <w:rsid w:val="003F68ED"/>
    <w:rsid w:val="003F6D89"/>
    <w:rsid w:val="00407386"/>
    <w:rsid w:val="00407A73"/>
    <w:rsid w:val="00411CBF"/>
    <w:rsid w:val="00412C6F"/>
    <w:rsid w:val="00415FCE"/>
    <w:rsid w:val="004242BD"/>
    <w:rsid w:val="00426599"/>
    <w:rsid w:val="0042678E"/>
    <w:rsid w:val="00431C0D"/>
    <w:rsid w:val="00431FD2"/>
    <w:rsid w:val="00436688"/>
    <w:rsid w:val="00441CBA"/>
    <w:rsid w:val="0044472B"/>
    <w:rsid w:val="00445166"/>
    <w:rsid w:val="0045397C"/>
    <w:rsid w:val="0046173C"/>
    <w:rsid w:val="00462F50"/>
    <w:rsid w:val="0046476D"/>
    <w:rsid w:val="004738AC"/>
    <w:rsid w:val="004747ED"/>
    <w:rsid w:val="0047536B"/>
    <w:rsid w:val="00476B6B"/>
    <w:rsid w:val="00477EA0"/>
    <w:rsid w:val="004869F5"/>
    <w:rsid w:val="00491B16"/>
    <w:rsid w:val="004A382D"/>
    <w:rsid w:val="004A7BDB"/>
    <w:rsid w:val="004B00E2"/>
    <w:rsid w:val="004B1EA4"/>
    <w:rsid w:val="004B6875"/>
    <w:rsid w:val="004C662F"/>
    <w:rsid w:val="004C7491"/>
    <w:rsid w:val="004D2E5A"/>
    <w:rsid w:val="004E125F"/>
    <w:rsid w:val="004F0533"/>
    <w:rsid w:val="004F16EA"/>
    <w:rsid w:val="004F654D"/>
    <w:rsid w:val="00500998"/>
    <w:rsid w:val="00511836"/>
    <w:rsid w:val="00513BB9"/>
    <w:rsid w:val="0052779C"/>
    <w:rsid w:val="005318FF"/>
    <w:rsid w:val="005334DD"/>
    <w:rsid w:val="00545E19"/>
    <w:rsid w:val="0054612A"/>
    <w:rsid w:val="00547DB3"/>
    <w:rsid w:val="005518D4"/>
    <w:rsid w:val="0055561F"/>
    <w:rsid w:val="0055592F"/>
    <w:rsid w:val="00557DA7"/>
    <w:rsid w:val="00572FC4"/>
    <w:rsid w:val="00574EBA"/>
    <w:rsid w:val="00576367"/>
    <w:rsid w:val="005766C7"/>
    <w:rsid w:val="005801C8"/>
    <w:rsid w:val="00584A74"/>
    <w:rsid w:val="00590A74"/>
    <w:rsid w:val="00591ADC"/>
    <w:rsid w:val="005949B6"/>
    <w:rsid w:val="00595256"/>
    <w:rsid w:val="00596463"/>
    <w:rsid w:val="005967B9"/>
    <w:rsid w:val="005A16E9"/>
    <w:rsid w:val="005A5769"/>
    <w:rsid w:val="005B0D43"/>
    <w:rsid w:val="005B1867"/>
    <w:rsid w:val="005B7637"/>
    <w:rsid w:val="005C20DD"/>
    <w:rsid w:val="005C4589"/>
    <w:rsid w:val="005D338E"/>
    <w:rsid w:val="005D3409"/>
    <w:rsid w:val="005D6C2D"/>
    <w:rsid w:val="005F313B"/>
    <w:rsid w:val="005F5EAD"/>
    <w:rsid w:val="006004C4"/>
    <w:rsid w:val="00601D18"/>
    <w:rsid w:val="00605BE3"/>
    <w:rsid w:val="0062157B"/>
    <w:rsid w:val="00624650"/>
    <w:rsid w:val="00627A68"/>
    <w:rsid w:val="00631E4B"/>
    <w:rsid w:val="006324FF"/>
    <w:rsid w:val="00633DBC"/>
    <w:rsid w:val="00634693"/>
    <w:rsid w:val="00634C59"/>
    <w:rsid w:val="00635BE1"/>
    <w:rsid w:val="006367EB"/>
    <w:rsid w:val="00640494"/>
    <w:rsid w:val="006412D7"/>
    <w:rsid w:val="00644C76"/>
    <w:rsid w:val="006511DC"/>
    <w:rsid w:val="006531EA"/>
    <w:rsid w:val="006642DC"/>
    <w:rsid w:val="00670B25"/>
    <w:rsid w:val="006718DD"/>
    <w:rsid w:val="006755AC"/>
    <w:rsid w:val="00681759"/>
    <w:rsid w:val="00690850"/>
    <w:rsid w:val="00690C7E"/>
    <w:rsid w:val="00691630"/>
    <w:rsid w:val="00695363"/>
    <w:rsid w:val="006A17F3"/>
    <w:rsid w:val="006B0D8B"/>
    <w:rsid w:val="006B2A92"/>
    <w:rsid w:val="006B3D22"/>
    <w:rsid w:val="006D10A1"/>
    <w:rsid w:val="006D10D6"/>
    <w:rsid w:val="006D188F"/>
    <w:rsid w:val="006D3E85"/>
    <w:rsid w:val="006D479A"/>
    <w:rsid w:val="006D6FDF"/>
    <w:rsid w:val="006E30A4"/>
    <w:rsid w:val="006E6FD3"/>
    <w:rsid w:val="006F01B7"/>
    <w:rsid w:val="006F221C"/>
    <w:rsid w:val="006F537C"/>
    <w:rsid w:val="00701F27"/>
    <w:rsid w:val="00702A1F"/>
    <w:rsid w:val="00704849"/>
    <w:rsid w:val="00707712"/>
    <w:rsid w:val="0071150D"/>
    <w:rsid w:val="00713663"/>
    <w:rsid w:val="007165D4"/>
    <w:rsid w:val="00720081"/>
    <w:rsid w:val="00732605"/>
    <w:rsid w:val="00735B4C"/>
    <w:rsid w:val="00743849"/>
    <w:rsid w:val="00745103"/>
    <w:rsid w:val="00751AE2"/>
    <w:rsid w:val="00754F41"/>
    <w:rsid w:val="00755FDE"/>
    <w:rsid w:val="0076577A"/>
    <w:rsid w:val="0077016A"/>
    <w:rsid w:val="00774BEF"/>
    <w:rsid w:val="00776823"/>
    <w:rsid w:val="0077761B"/>
    <w:rsid w:val="00781E7C"/>
    <w:rsid w:val="00786A61"/>
    <w:rsid w:val="007871EA"/>
    <w:rsid w:val="007A210E"/>
    <w:rsid w:val="007A2324"/>
    <w:rsid w:val="007A28B3"/>
    <w:rsid w:val="007B150A"/>
    <w:rsid w:val="007B1DAB"/>
    <w:rsid w:val="007B2422"/>
    <w:rsid w:val="007B5ABB"/>
    <w:rsid w:val="007B66E6"/>
    <w:rsid w:val="007C133C"/>
    <w:rsid w:val="007C5F01"/>
    <w:rsid w:val="007D1A9A"/>
    <w:rsid w:val="007D277D"/>
    <w:rsid w:val="007D4F8D"/>
    <w:rsid w:val="007E46E2"/>
    <w:rsid w:val="007E530F"/>
    <w:rsid w:val="007F0698"/>
    <w:rsid w:val="00800DB4"/>
    <w:rsid w:val="00801445"/>
    <w:rsid w:val="008047AD"/>
    <w:rsid w:val="00804A3D"/>
    <w:rsid w:val="00807B47"/>
    <w:rsid w:val="00810ABE"/>
    <w:rsid w:val="00815C45"/>
    <w:rsid w:val="00820E7B"/>
    <w:rsid w:val="00825CE9"/>
    <w:rsid w:val="008267E7"/>
    <w:rsid w:val="00831695"/>
    <w:rsid w:val="00847F20"/>
    <w:rsid w:val="00851870"/>
    <w:rsid w:val="00857CD2"/>
    <w:rsid w:val="008604A7"/>
    <w:rsid w:val="0086349B"/>
    <w:rsid w:val="008707C2"/>
    <w:rsid w:val="00872464"/>
    <w:rsid w:val="00873E78"/>
    <w:rsid w:val="00883A8D"/>
    <w:rsid w:val="008867A6"/>
    <w:rsid w:val="008937C1"/>
    <w:rsid w:val="008950E0"/>
    <w:rsid w:val="00895386"/>
    <w:rsid w:val="00896FEF"/>
    <w:rsid w:val="008971EC"/>
    <w:rsid w:val="008A5139"/>
    <w:rsid w:val="008B4A5E"/>
    <w:rsid w:val="008B5CC1"/>
    <w:rsid w:val="008B5D3F"/>
    <w:rsid w:val="008B646D"/>
    <w:rsid w:val="008C7D1E"/>
    <w:rsid w:val="008D36C0"/>
    <w:rsid w:val="008D3FDB"/>
    <w:rsid w:val="008D6EB5"/>
    <w:rsid w:val="008F2A7F"/>
    <w:rsid w:val="008F68C4"/>
    <w:rsid w:val="00902861"/>
    <w:rsid w:val="00910C01"/>
    <w:rsid w:val="009132D1"/>
    <w:rsid w:val="00916441"/>
    <w:rsid w:val="00921603"/>
    <w:rsid w:val="009222E8"/>
    <w:rsid w:val="009232AE"/>
    <w:rsid w:val="00927065"/>
    <w:rsid w:val="00930AEB"/>
    <w:rsid w:val="0093709E"/>
    <w:rsid w:val="0094165C"/>
    <w:rsid w:val="009465B3"/>
    <w:rsid w:val="0095052D"/>
    <w:rsid w:val="00952043"/>
    <w:rsid w:val="00952425"/>
    <w:rsid w:val="00957C85"/>
    <w:rsid w:val="0096052B"/>
    <w:rsid w:val="00962F26"/>
    <w:rsid w:val="00963404"/>
    <w:rsid w:val="00972ED0"/>
    <w:rsid w:val="009762BC"/>
    <w:rsid w:val="009773E0"/>
    <w:rsid w:val="00980B7A"/>
    <w:rsid w:val="00982E74"/>
    <w:rsid w:val="009836FC"/>
    <w:rsid w:val="00985B5C"/>
    <w:rsid w:val="0099154D"/>
    <w:rsid w:val="009917B5"/>
    <w:rsid w:val="00993E3D"/>
    <w:rsid w:val="00995DDB"/>
    <w:rsid w:val="009A63AA"/>
    <w:rsid w:val="009A6B11"/>
    <w:rsid w:val="009A75EB"/>
    <w:rsid w:val="009B24E3"/>
    <w:rsid w:val="009B4AF7"/>
    <w:rsid w:val="009B6348"/>
    <w:rsid w:val="009B6A01"/>
    <w:rsid w:val="009C519C"/>
    <w:rsid w:val="009D0603"/>
    <w:rsid w:val="009D7891"/>
    <w:rsid w:val="009E3596"/>
    <w:rsid w:val="009E60F0"/>
    <w:rsid w:val="009E6FC1"/>
    <w:rsid w:val="009E74A3"/>
    <w:rsid w:val="009F21AF"/>
    <w:rsid w:val="009F4A9D"/>
    <w:rsid w:val="00A01177"/>
    <w:rsid w:val="00A10B4B"/>
    <w:rsid w:val="00A14F4B"/>
    <w:rsid w:val="00A2100B"/>
    <w:rsid w:val="00A247F9"/>
    <w:rsid w:val="00A310BB"/>
    <w:rsid w:val="00A40913"/>
    <w:rsid w:val="00A458AA"/>
    <w:rsid w:val="00A4707B"/>
    <w:rsid w:val="00A53A54"/>
    <w:rsid w:val="00A55DBF"/>
    <w:rsid w:val="00A6298C"/>
    <w:rsid w:val="00A65F00"/>
    <w:rsid w:val="00A725E7"/>
    <w:rsid w:val="00A74515"/>
    <w:rsid w:val="00A766D4"/>
    <w:rsid w:val="00A8034B"/>
    <w:rsid w:val="00A821E9"/>
    <w:rsid w:val="00A83CD1"/>
    <w:rsid w:val="00A918C1"/>
    <w:rsid w:val="00A91A98"/>
    <w:rsid w:val="00A91BAA"/>
    <w:rsid w:val="00A91DC8"/>
    <w:rsid w:val="00A9535E"/>
    <w:rsid w:val="00A96451"/>
    <w:rsid w:val="00A97424"/>
    <w:rsid w:val="00AA44C9"/>
    <w:rsid w:val="00AA5424"/>
    <w:rsid w:val="00AB17AC"/>
    <w:rsid w:val="00AB2909"/>
    <w:rsid w:val="00AB2DE7"/>
    <w:rsid w:val="00AB402C"/>
    <w:rsid w:val="00AB4E0A"/>
    <w:rsid w:val="00AC0E2E"/>
    <w:rsid w:val="00AC4D35"/>
    <w:rsid w:val="00AC5EE3"/>
    <w:rsid w:val="00AC7E59"/>
    <w:rsid w:val="00AD3CAC"/>
    <w:rsid w:val="00AE5E41"/>
    <w:rsid w:val="00AF0C63"/>
    <w:rsid w:val="00AF2443"/>
    <w:rsid w:val="00AF283B"/>
    <w:rsid w:val="00AF4DFB"/>
    <w:rsid w:val="00AF5ADC"/>
    <w:rsid w:val="00AF6BA8"/>
    <w:rsid w:val="00AF6ECB"/>
    <w:rsid w:val="00B00D0B"/>
    <w:rsid w:val="00B03803"/>
    <w:rsid w:val="00B154EA"/>
    <w:rsid w:val="00B15713"/>
    <w:rsid w:val="00B22069"/>
    <w:rsid w:val="00B2304B"/>
    <w:rsid w:val="00B23D59"/>
    <w:rsid w:val="00B25A1C"/>
    <w:rsid w:val="00B27090"/>
    <w:rsid w:val="00B3221B"/>
    <w:rsid w:val="00B40751"/>
    <w:rsid w:val="00B4548A"/>
    <w:rsid w:val="00B50538"/>
    <w:rsid w:val="00B51FD7"/>
    <w:rsid w:val="00B52FF2"/>
    <w:rsid w:val="00B53E88"/>
    <w:rsid w:val="00B629F8"/>
    <w:rsid w:val="00B6633B"/>
    <w:rsid w:val="00B663AF"/>
    <w:rsid w:val="00B700C8"/>
    <w:rsid w:val="00B71EFC"/>
    <w:rsid w:val="00B730C2"/>
    <w:rsid w:val="00B80BCC"/>
    <w:rsid w:val="00B80C0E"/>
    <w:rsid w:val="00B825D3"/>
    <w:rsid w:val="00B8340B"/>
    <w:rsid w:val="00B96612"/>
    <w:rsid w:val="00BA0DAB"/>
    <w:rsid w:val="00BA3EBD"/>
    <w:rsid w:val="00BA47A8"/>
    <w:rsid w:val="00BB1958"/>
    <w:rsid w:val="00BB351F"/>
    <w:rsid w:val="00BB4EC3"/>
    <w:rsid w:val="00BD001A"/>
    <w:rsid w:val="00BD22BF"/>
    <w:rsid w:val="00BD2DA1"/>
    <w:rsid w:val="00BD7AF6"/>
    <w:rsid w:val="00BD7E8A"/>
    <w:rsid w:val="00BE09F8"/>
    <w:rsid w:val="00BE0E46"/>
    <w:rsid w:val="00BE392B"/>
    <w:rsid w:val="00BF1A0E"/>
    <w:rsid w:val="00BF3985"/>
    <w:rsid w:val="00BF65C7"/>
    <w:rsid w:val="00C03AE3"/>
    <w:rsid w:val="00C04150"/>
    <w:rsid w:val="00C12D30"/>
    <w:rsid w:val="00C13669"/>
    <w:rsid w:val="00C1789B"/>
    <w:rsid w:val="00C27561"/>
    <w:rsid w:val="00C351D6"/>
    <w:rsid w:val="00C35B82"/>
    <w:rsid w:val="00C429F8"/>
    <w:rsid w:val="00C42D00"/>
    <w:rsid w:val="00C4432B"/>
    <w:rsid w:val="00C45777"/>
    <w:rsid w:val="00C47DFD"/>
    <w:rsid w:val="00C50D27"/>
    <w:rsid w:val="00C53454"/>
    <w:rsid w:val="00C562BE"/>
    <w:rsid w:val="00C6382F"/>
    <w:rsid w:val="00C63F33"/>
    <w:rsid w:val="00C65A2E"/>
    <w:rsid w:val="00C70E3F"/>
    <w:rsid w:val="00C71752"/>
    <w:rsid w:val="00C729CE"/>
    <w:rsid w:val="00C76948"/>
    <w:rsid w:val="00C76E52"/>
    <w:rsid w:val="00C80175"/>
    <w:rsid w:val="00C8355B"/>
    <w:rsid w:val="00C8490D"/>
    <w:rsid w:val="00C91808"/>
    <w:rsid w:val="00C9418E"/>
    <w:rsid w:val="00C957ED"/>
    <w:rsid w:val="00C965F7"/>
    <w:rsid w:val="00CA3D12"/>
    <w:rsid w:val="00CB0258"/>
    <w:rsid w:val="00CB30FB"/>
    <w:rsid w:val="00CC23C9"/>
    <w:rsid w:val="00CC2844"/>
    <w:rsid w:val="00CC62F4"/>
    <w:rsid w:val="00CD1EC1"/>
    <w:rsid w:val="00CD7080"/>
    <w:rsid w:val="00CF058F"/>
    <w:rsid w:val="00CF1F64"/>
    <w:rsid w:val="00CF297B"/>
    <w:rsid w:val="00CF3F1E"/>
    <w:rsid w:val="00CF5C26"/>
    <w:rsid w:val="00CF609A"/>
    <w:rsid w:val="00D06677"/>
    <w:rsid w:val="00D11801"/>
    <w:rsid w:val="00D13C50"/>
    <w:rsid w:val="00D1493E"/>
    <w:rsid w:val="00D15249"/>
    <w:rsid w:val="00D16180"/>
    <w:rsid w:val="00D200DA"/>
    <w:rsid w:val="00D20174"/>
    <w:rsid w:val="00D24ECE"/>
    <w:rsid w:val="00D2563F"/>
    <w:rsid w:val="00D25EDC"/>
    <w:rsid w:val="00D31B91"/>
    <w:rsid w:val="00D32182"/>
    <w:rsid w:val="00D32469"/>
    <w:rsid w:val="00D32FE5"/>
    <w:rsid w:val="00D34E09"/>
    <w:rsid w:val="00D37BAC"/>
    <w:rsid w:val="00D43436"/>
    <w:rsid w:val="00D45EC6"/>
    <w:rsid w:val="00D51B10"/>
    <w:rsid w:val="00D53A67"/>
    <w:rsid w:val="00D55CD9"/>
    <w:rsid w:val="00D568D4"/>
    <w:rsid w:val="00D809CB"/>
    <w:rsid w:val="00D81905"/>
    <w:rsid w:val="00D82640"/>
    <w:rsid w:val="00D94016"/>
    <w:rsid w:val="00D9646C"/>
    <w:rsid w:val="00D9797C"/>
    <w:rsid w:val="00D97E86"/>
    <w:rsid w:val="00DA083F"/>
    <w:rsid w:val="00DA1B87"/>
    <w:rsid w:val="00DA42A9"/>
    <w:rsid w:val="00DA4676"/>
    <w:rsid w:val="00DA5867"/>
    <w:rsid w:val="00DA5C97"/>
    <w:rsid w:val="00DA6846"/>
    <w:rsid w:val="00DA76AF"/>
    <w:rsid w:val="00DA77B3"/>
    <w:rsid w:val="00DA7F90"/>
    <w:rsid w:val="00DB1D87"/>
    <w:rsid w:val="00DB4667"/>
    <w:rsid w:val="00DB789C"/>
    <w:rsid w:val="00DC030B"/>
    <w:rsid w:val="00DC126F"/>
    <w:rsid w:val="00DC24F1"/>
    <w:rsid w:val="00DC3F9A"/>
    <w:rsid w:val="00DC639D"/>
    <w:rsid w:val="00DD0DFB"/>
    <w:rsid w:val="00DD15D5"/>
    <w:rsid w:val="00DD3EFE"/>
    <w:rsid w:val="00DD5DF3"/>
    <w:rsid w:val="00DD6AB4"/>
    <w:rsid w:val="00DD701E"/>
    <w:rsid w:val="00DD731A"/>
    <w:rsid w:val="00DE112C"/>
    <w:rsid w:val="00DE6DF1"/>
    <w:rsid w:val="00DF1018"/>
    <w:rsid w:val="00DF1456"/>
    <w:rsid w:val="00DF21AF"/>
    <w:rsid w:val="00E05646"/>
    <w:rsid w:val="00E078D3"/>
    <w:rsid w:val="00E15702"/>
    <w:rsid w:val="00E164B9"/>
    <w:rsid w:val="00E278E9"/>
    <w:rsid w:val="00E35D8E"/>
    <w:rsid w:val="00E448B9"/>
    <w:rsid w:val="00E47D52"/>
    <w:rsid w:val="00E55F1B"/>
    <w:rsid w:val="00E63C16"/>
    <w:rsid w:val="00E942FE"/>
    <w:rsid w:val="00E946B9"/>
    <w:rsid w:val="00EA0013"/>
    <w:rsid w:val="00EA0EDE"/>
    <w:rsid w:val="00EA546D"/>
    <w:rsid w:val="00EB4DBD"/>
    <w:rsid w:val="00EB4F51"/>
    <w:rsid w:val="00EC032B"/>
    <w:rsid w:val="00EC096B"/>
    <w:rsid w:val="00EC28F5"/>
    <w:rsid w:val="00ED0BBC"/>
    <w:rsid w:val="00ED6E95"/>
    <w:rsid w:val="00ED6FCC"/>
    <w:rsid w:val="00EE03DB"/>
    <w:rsid w:val="00EE41D3"/>
    <w:rsid w:val="00EF15BF"/>
    <w:rsid w:val="00EF1723"/>
    <w:rsid w:val="00EF2D89"/>
    <w:rsid w:val="00EF69FB"/>
    <w:rsid w:val="00F00A9A"/>
    <w:rsid w:val="00F01481"/>
    <w:rsid w:val="00F03A43"/>
    <w:rsid w:val="00F05132"/>
    <w:rsid w:val="00F0722F"/>
    <w:rsid w:val="00F07910"/>
    <w:rsid w:val="00F10568"/>
    <w:rsid w:val="00F12274"/>
    <w:rsid w:val="00F141F8"/>
    <w:rsid w:val="00F161B4"/>
    <w:rsid w:val="00F17BF8"/>
    <w:rsid w:val="00F20FA2"/>
    <w:rsid w:val="00F36B4E"/>
    <w:rsid w:val="00F409CE"/>
    <w:rsid w:val="00F45818"/>
    <w:rsid w:val="00F53CA4"/>
    <w:rsid w:val="00F55B3B"/>
    <w:rsid w:val="00F64194"/>
    <w:rsid w:val="00F64A23"/>
    <w:rsid w:val="00F710D8"/>
    <w:rsid w:val="00F714B8"/>
    <w:rsid w:val="00F715BF"/>
    <w:rsid w:val="00F75617"/>
    <w:rsid w:val="00F76254"/>
    <w:rsid w:val="00F80BF5"/>
    <w:rsid w:val="00F84D22"/>
    <w:rsid w:val="00F92A83"/>
    <w:rsid w:val="00F93232"/>
    <w:rsid w:val="00FA3B8E"/>
    <w:rsid w:val="00FB1984"/>
    <w:rsid w:val="00FB2791"/>
    <w:rsid w:val="00FD0C8A"/>
    <w:rsid w:val="00FD504F"/>
    <w:rsid w:val="00FD6156"/>
    <w:rsid w:val="00FE2192"/>
    <w:rsid w:val="00FE286A"/>
    <w:rsid w:val="00FE2A94"/>
    <w:rsid w:val="00FE4296"/>
    <w:rsid w:val="00FE7F13"/>
    <w:rsid w:val="00FF4E1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Congvan.dot</Template>
  <TotalTime>11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Luu Quoc Hoang</cp:lastModifiedBy>
  <cp:revision>4</cp:revision>
  <cp:lastPrinted>2016-03-28T01:07:00Z</cp:lastPrinted>
  <dcterms:created xsi:type="dcterms:W3CDTF">2024-11-18T09:20:00Z</dcterms:created>
  <dcterms:modified xsi:type="dcterms:W3CDTF">2024-11-18T09:31:00Z</dcterms:modified>
</cp:coreProperties>
</file>